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203D" w:rsidP="00E1203D" w:rsidRDefault="00E1203D" w14:paraId="1DE2B3B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D15129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4C7679D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782D81F9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04E02F3D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2780DB5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56BDB4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AC3126" w:rsidRDefault="00AC3126" w14:paraId="65C7BC28" w14:textId="145EB7E3">
      <w:pPr>
        <w:tabs>
          <w:tab w:val="left" w:pos="2472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:rsidR="00E1203D" w:rsidP="00E1203D" w:rsidRDefault="00E1203D" w14:paraId="3A8A3F6C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64AFD37F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A52D33" w:rsidR="00E1203D" w:rsidP="1F1730B9" w:rsidRDefault="1F1730B9" w14:paraId="46BEF8AC" w14:textId="6C271CB2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 w:rsidRPr="01154675">
        <w:rPr>
          <w:b/>
          <w:bCs/>
          <w:sz w:val="44"/>
          <w:szCs w:val="44"/>
          <w:lang w:val="en-US"/>
        </w:rPr>
        <w:t xml:space="preserve">EXHIBIT </w:t>
      </w:r>
      <w:r w:rsidR="00A00644">
        <w:rPr>
          <w:b/>
          <w:bCs/>
          <w:sz w:val="44"/>
          <w:szCs w:val="44"/>
          <w:lang w:val="en-US"/>
        </w:rPr>
        <w:t>E</w:t>
      </w:r>
      <w:r w:rsidRPr="01154675">
        <w:rPr>
          <w:b/>
          <w:bCs/>
          <w:sz w:val="44"/>
          <w:szCs w:val="44"/>
          <w:lang w:val="en-US"/>
        </w:rPr>
        <w:t xml:space="preserve"> </w:t>
      </w:r>
    </w:p>
    <w:p w:rsidR="00E1203D" w:rsidP="1F1730B9" w:rsidRDefault="003B75C3" w14:paraId="485190FE" w14:textId="6D2D6CC5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SUPPLIER</w:t>
      </w:r>
      <w:r w:rsidRPr="1F1730B9" w:rsidR="1F1730B9">
        <w:rPr>
          <w:b/>
          <w:bCs/>
          <w:sz w:val="44"/>
          <w:szCs w:val="44"/>
          <w:lang w:val="en-US"/>
        </w:rPr>
        <w:t>S DESCRIPTION</w:t>
      </w:r>
    </w:p>
    <w:p w:rsidR="00E1203D" w:rsidP="00E1203D" w:rsidRDefault="00E1203D" w14:paraId="7C3442A7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576956" w:rsidR="00E1203D" w:rsidP="00E1203D" w:rsidRDefault="00E1203D" w14:paraId="7BEDED76" w14:textId="77777777">
      <w:pPr>
        <w:spacing w:before="21" w:line="320" w:lineRule="exact"/>
        <w:rPr>
          <w:lang w:val="en-US"/>
        </w:rPr>
      </w:pPr>
    </w:p>
    <w:p w:rsidR="00D54BFE" w:rsidRDefault="00D54BFE" w14:paraId="53C5CC12" w14:textId="500DAFBF">
      <w:pPr>
        <w:spacing w:after="0"/>
        <w:jc w:val="left"/>
        <w:rPr>
          <w:b/>
          <w:bCs/>
          <w:sz w:val="28"/>
          <w:szCs w:val="28"/>
          <w:lang w:val="en-US"/>
        </w:rPr>
      </w:pPr>
      <w:r w:rsidRPr="63A4FEE4">
        <w:rPr>
          <w:b/>
          <w:bCs/>
          <w:sz w:val="28"/>
          <w:szCs w:val="28"/>
          <w:lang w:val="en-US"/>
        </w:rPr>
        <w:br w:type="page"/>
      </w:r>
    </w:p>
    <w:p w:rsidRPr="001D6568" w:rsidR="00B7756C" w:rsidP="00B7756C" w:rsidRDefault="00B7756C" w14:paraId="1321CC44" w14:textId="77777777">
      <w:pPr>
        <w:pStyle w:val="Heading3"/>
        <w:rPr>
          <w:lang w:val="en-US"/>
        </w:rPr>
      </w:pPr>
      <w:r w:rsidRPr="401E60AF">
        <w:rPr>
          <w:lang w:val="en-US"/>
        </w:rPr>
        <w:lastRenderedPageBreak/>
        <w:t>Exhibit E – Appendix 1 – Fulfilment of scope of Delivery</w:t>
      </w:r>
    </w:p>
    <w:p w:rsidR="00E533FC" w:rsidP="00B7756C" w:rsidRDefault="00B7756C" w14:paraId="669BC380" w14:textId="5DAA7F27">
      <w:pPr>
        <w:rPr>
          <w:lang w:val="en-US"/>
        </w:rPr>
      </w:pPr>
      <w:r w:rsidRPr="00B7756C">
        <w:rPr>
          <w:lang w:val="en-US"/>
        </w:rPr>
        <w:t>Tenderers response to award criteria “Delivery”</w:t>
      </w:r>
    </w:p>
    <w:p w:rsidR="00E84F83" w:rsidP="00B7756C" w:rsidRDefault="00B84F58" w14:paraId="63577A39" w14:textId="45EBE130">
      <w:pPr>
        <w:rPr>
          <w:lang w:val="en-US"/>
        </w:rPr>
      </w:pPr>
      <w:r w:rsidRPr="0D5DC461" w:rsidR="00B84F58">
        <w:rPr>
          <w:lang w:val="en-US"/>
        </w:rPr>
        <w:t xml:space="preserve">The </w:t>
      </w:r>
      <w:r w:rsidRPr="0D5DC461" w:rsidR="00B84F58">
        <w:rPr>
          <w:lang w:val="en-US"/>
        </w:rPr>
        <w:t>suppliers</w:t>
      </w:r>
      <w:r w:rsidRPr="0D5DC461" w:rsidR="00B84F58">
        <w:rPr>
          <w:lang w:val="en-US"/>
        </w:rPr>
        <w:t xml:space="preserve"> </w:t>
      </w:r>
      <w:r w:rsidRPr="0D5DC461" w:rsidR="00B215F7">
        <w:rPr>
          <w:lang w:val="en-US"/>
        </w:rPr>
        <w:t>description of</w:t>
      </w:r>
      <w:r w:rsidRPr="0D5DC461" w:rsidR="00B215F7">
        <w:rPr>
          <w:lang w:val="en-US"/>
        </w:rPr>
        <w:t xml:space="preserve"> h</w:t>
      </w:r>
      <w:r w:rsidRPr="0D5DC461" w:rsidR="008A764E">
        <w:rPr>
          <w:lang w:val="en-US"/>
        </w:rPr>
        <w:t>ow they fulfill the requirements in Exhibit A</w:t>
      </w:r>
      <w:r w:rsidRPr="0D5DC461" w:rsidR="00AB60DA">
        <w:rPr>
          <w:lang w:val="en-US"/>
        </w:rPr>
        <w:t xml:space="preserve"> – ‘Scope of work</w:t>
      </w:r>
      <w:r w:rsidRPr="0D5DC461" w:rsidR="00AB60DA">
        <w:rPr>
          <w:lang w:val="en-US"/>
        </w:rPr>
        <w:t>’.</w:t>
      </w:r>
      <w:r w:rsidRPr="0D5DC461" w:rsidR="00AB60DA">
        <w:rPr>
          <w:lang w:val="en-US"/>
        </w:rPr>
        <w:t xml:space="preserve"> </w:t>
      </w:r>
      <w:r w:rsidRPr="0D5DC461" w:rsidR="00B84F58">
        <w:rPr>
          <w:lang w:val="en-US"/>
        </w:rPr>
        <w:t>Shall</w:t>
      </w:r>
      <w:r w:rsidRPr="0D5DC461" w:rsidR="00AB60DA">
        <w:rPr>
          <w:lang w:val="en-US"/>
        </w:rPr>
        <w:t xml:space="preserve"> also include </w:t>
      </w:r>
      <w:r w:rsidRPr="0D5DC461" w:rsidR="00E946E8">
        <w:rPr>
          <w:lang w:val="en-US"/>
        </w:rPr>
        <w:t>a completed implementation plan</w:t>
      </w:r>
      <w:r w:rsidRPr="0D5DC461" w:rsidR="45DFCD3A">
        <w:rPr>
          <w:lang w:val="en-US"/>
        </w:rPr>
        <w:t xml:space="preserve">. </w:t>
      </w:r>
    </w:p>
    <w:p w:rsidRPr="000300AF" w:rsidR="00202180" w:rsidP="000300AF" w:rsidRDefault="00202180" w14:paraId="1A904512" w14:textId="77777777">
      <w:pPr>
        <w:rPr>
          <w:lang w:val="en-US"/>
        </w:rPr>
      </w:pPr>
    </w:p>
    <w:p w:rsidRPr="000300AF" w:rsidR="000300AF" w:rsidP="000300AF" w:rsidRDefault="000300AF" w14:paraId="35B852B1" w14:textId="6C352DE5">
      <w:pPr>
        <w:rPr>
          <w:lang w:val="en-US"/>
        </w:rPr>
      </w:pPr>
    </w:p>
    <w:p w:rsidRPr="00596F6F" w:rsidR="000300AF" w:rsidP="002F00B5" w:rsidRDefault="000300AF" w14:paraId="7A700884" w14:textId="77777777">
      <w:pPr>
        <w:rPr>
          <w:lang w:val="en-US"/>
        </w:rPr>
      </w:pPr>
    </w:p>
    <w:p w:rsidR="00B77C7C" w:rsidP="001C7E87" w:rsidRDefault="00B77C7C" w14:paraId="6AC13145" w14:textId="6494980E">
      <w:pPr>
        <w:rPr>
          <w:sz w:val="28"/>
          <w:szCs w:val="28"/>
          <w:lang w:val="en-US"/>
        </w:rPr>
      </w:pPr>
    </w:p>
    <w:p w:rsidRPr="00747428" w:rsidR="001119C8" w:rsidP="001C7E87" w:rsidRDefault="001119C8" w14:paraId="4911A68D" w14:textId="77777777">
      <w:pPr>
        <w:rPr>
          <w:sz w:val="28"/>
          <w:szCs w:val="28"/>
          <w:lang w:val="en-US"/>
        </w:rPr>
      </w:pPr>
    </w:p>
    <w:p w:rsidRPr="00747428" w:rsidR="00397A34" w:rsidP="00D35DDC" w:rsidRDefault="00397A34" w14:paraId="52486ACC" w14:textId="77777777">
      <w:pPr>
        <w:rPr>
          <w:sz w:val="28"/>
          <w:szCs w:val="28"/>
          <w:lang w:val="en-US"/>
        </w:rPr>
      </w:pPr>
    </w:p>
    <w:p w:rsidRPr="00747428" w:rsidR="00E61BC7" w:rsidP="00DB502D" w:rsidRDefault="00E61BC7" w14:paraId="4A988C87" w14:textId="77777777">
      <w:pPr>
        <w:rPr>
          <w:sz w:val="28"/>
          <w:szCs w:val="28"/>
          <w:u w:val="single"/>
          <w:lang w:val="en-US"/>
        </w:rPr>
      </w:pPr>
    </w:p>
    <w:sectPr w:rsidRPr="00747428" w:rsidR="00E61BC7">
      <w:headerReference w:type="default" r:id="rId12"/>
      <w:footerReference w:type="default" r:id="rId13"/>
      <w:headerReference w:type="first" r:id="rId14"/>
      <w:pgSz w:w="11906" w:h="16838" w:orient="portrait"/>
      <w:pgMar w:top="1382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7C29" w:rsidRDefault="00AE7C29" w14:paraId="45676926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AE7C29" w:rsidRDefault="00AE7C29" w14:paraId="61FD9BCC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AE7C29" w:rsidRDefault="00AE7C29" w14:paraId="3FA2A8B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4E0" w:rsidP="00F734E0" w:rsidRDefault="00F734E0" w14:paraId="39795EFC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AC3126" w:rsidRDefault="00F734E0" w14:paraId="003DAB90" w14:textId="0AB37E3F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  <w:r w:rsidR="00AC3126">
      <w:rPr>
        <w:noProof/>
        <w:sz w:val="18"/>
        <w:szCs w:val="24"/>
      </w:rPr>
      <w:t xml:space="preserve">                         </w:t>
    </w:r>
    <w:r w:rsidR="00AC3126">
      <w:rPr>
        <w:sz w:val="18"/>
        <w:szCs w:val="24"/>
      </w:rPr>
      <w:t xml:space="preserve">Page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PAGE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  <w:r w:rsidR="00AC3126">
      <w:rPr>
        <w:rStyle w:val="PageNumber"/>
        <w:sz w:val="18"/>
        <w:szCs w:val="24"/>
      </w:rPr>
      <w:t xml:space="preserve"> </w:t>
    </w:r>
    <w:proofErr w:type="spellStart"/>
    <w:r w:rsidR="00AC3126">
      <w:rPr>
        <w:rStyle w:val="PageNumber"/>
        <w:sz w:val="18"/>
        <w:szCs w:val="24"/>
      </w:rPr>
      <w:t>of</w:t>
    </w:r>
    <w:proofErr w:type="spellEnd"/>
    <w:r w:rsidR="00AC3126">
      <w:rPr>
        <w:rStyle w:val="PageNumber"/>
        <w:sz w:val="18"/>
        <w:szCs w:val="24"/>
      </w:rPr>
      <w:t xml:space="preserve">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numpages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</w:p>
  <w:p w:rsidR="00F734E0" w:rsidRDefault="00F734E0" w14:paraId="58EB67C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7C29" w:rsidRDefault="00AE7C29" w14:paraId="06CD99C7" w14:textId="77777777">
      <w:pPr>
        <w:rPr>
          <w:szCs w:val="24"/>
        </w:rPr>
      </w:pPr>
      <w:bookmarkStart w:name="_Hlk148943593" w:id="0"/>
      <w:bookmarkEnd w:id="0"/>
      <w:r>
        <w:rPr>
          <w:szCs w:val="24"/>
        </w:rPr>
        <w:separator/>
      </w:r>
    </w:p>
  </w:footnote>
  <w:footnote w:type="continuationSeparator" w:id="0">
    <w:p w:rsidR="00AE7C29" w:rsidRDefault="00AE7C29" w14:paraId="12B9BDDC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AE7C29" w:rsidRDefault="00AE7C29" w14:paraId="1C873B4B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34E0" w:rsidP="51EE8AF1" w:rsidRDefault="00FA1EC8" w14:paraId="26C41EC3" w14:textId="393AD6CC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>
      <w:br/>
    </w:r>
    <w:r w:rsidRPr="0D5DC461" w:rsidR="0D5DC461">
      <w:rPr>
        <w:rFonts w:ascii="Arial" w:hAnsi="Arial"/>
        <w:sz w:val="18"/>
        <w:szCs w:val="18"/>
      </w:rPr>
      <w:t>Norske tog AS – P</w:t>
    </w:r>
    <w:r w:rsidRPr="0D5DC461" w:rsidR="0D5DC461">
      <w:rPr>
        <w:rFonts w:ascii="Arial" w:hAnsi="Arial"/>
        <w:sz w:val="18"/>
        <w:szCs w:val="18"/>
      </w:rPr>
      <w:t>roject nr:</w:t>
    </w:r>
    <w:r w:rsidRPr="0D5DC461" w:rsidR="0D5DC461">
      <w:rPr>
        <w:rFonts w:ascii="Arial" w:hAnsi="Arial"/>
        <w:sz w:val="18"/>
        <w:szCs w:val="18"/>
      </w:rPr>
      <w:t xml:space="preserve"> </w:t>
    </w:r>
    <w:r w:rsidRPr="0D5DC461" w:rsidR="0D5DC461">
      <w:rPr>
        <w:rFonts w:ascii="Arial" w:hAnsi="Arial"/>
        <w:sz w:val="18"/>
        <w:szCs w:val="18"/>
      </w:rPr>
      <w:t>26_00247: New Finkers</w:t>
    </w:r>
    <w:r w:rsidRPr="0D5DC461" w:rsidR="0D5DC461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     </w:t>
    </w:r>
    <w:r w:rsidRPr="0D5DC461" w:rsidR="0D5DC461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                                 </w:t>
    </w:r>
    <w:r w:rsidRPr="0D5DC461" w:rsidR="0D5DC461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  </w:t>
    </w:r>
    <w:r w:rsidR="0D5DC461">
      <w:drawing>
        <wp:inline wp14:editId="304585AD" wp14:anchorId="7CF3415E">
          <wp:extent cx="1173480" cy="523240"/>
          <wp:effectExtent l="0" t="0" r="7620" b="0"/>
          <wp:docPr id="1679077381" name="Bilde 1" descr="Bilderesultat for norske tog logo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D5DC461" w:rsidR="0D5DC461">
      <w:rPr>
        <w:rFonts w:ascii="Arial" w:hAnsi="Arial" w:eastAsia="Arial" w:cs="Arial"/>
        <w:color w:val="000000" w:themeColor="text1" w:themeTint="FF" w:themeShade="FF"/>
        <w:sz w:val="18"/>
        <w:szCs w:val="18"/>
        <w:lang w:val="fr-FR"/>
      </w:rPr>
      <w:t xml:space="preserve"> </w:t>
    </w:r>
    <w:r w:rsidRPr="0D5DC461" w:rsidR="0D5DC461">
      <w:rPr>
        <w:rFonts w:ascii="Arial" w:hAnsi="Arial" w:eastAsia="Arial" w:cs="Arial"/>
        <w:sz w:val="18"/>
        <w:szCs w:val="18"/>
      </w:rPr>
      <w:t xml:space="preserve">                                                  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:rsidTr="01154675" w14:paraId="01F1BFC3" w14:textId="77777777">
      <w:trPr>
        <w:trHeight w:val="299"/>
      </w:trPr>
      <w:tc>
        <w:tcPr>
          <w:tcW w:w="7642" w:type="dxa"/>
        </w:tcPr>
        <w:p w:rsidRPr="00FA1EC8" w:rsidR="00C5192E" w:rsidP="01154675" w:rsidRDefault="01154675" w14:paraId="3095E7FE" w14:textId="1611F544">
          <w:pPr>
            <w:pStyle w:val="Default"/>
            <w:ind w:left="-108"/>
            <w:rPr>
              <w:b/>
              <w:bCs/>
              <w:sz w:val="18"/>
              <w:szCs w:val="18"/>
              <w:lang w:val="en-US"/>
            </w:rPr>
          </w:pPr>
          <w:r w:rsidRPr="01154675">
            <w:rPr>
              <w:sz w:val="18"/>
              <w:szCs w:val="18"/>
              <w:lang w:val="en-US"/>
            </w:rPr>
            <w:t xml:space="preserve">Exhibit </w:t>
          </w:r>
          <w:r w:rsidR="00E533FC">
            <w:rPr>
              <w:sz w:val="18"/>
              <w:szCs w:val="18"/>
              <w:lang w:val="en-US"/>
            </w:rPr>
            <w:t>E</w:t>
          </w:r>
          <w:r w:rsidRPr="01154675">
            <w:rPr>
              <w:sz w:val="18"/>
              <w:szCs w:val="18"/>
              <w:lang w:val="en-US"/>
            </w:rPr>
            <w:t xml:space="preserve"> – SUPPLIERS DESCRIPTION</w:t>
          </w:r>
        </w:p>
      </w:tc>
    </w:tr>
  </w:tbl>
  <w:p w:rsidR="00F734E0" w:rsidP="00FA1EC8" w:rsidRDefault="00F734E0" w14:paraId="32565011" w14:textId="25302E2F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</w:p>
  <w:p w:rsidR="00F734E0" w:rsidP="00FA1EC8" w:rsidRDefault="00F734E0" w14:paraId="344A66CF" w14:textId="0E4EE273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2556DA62" w14:textId="77777777">
    <w:pPr>
      <w:pStyle w:val="Header"/>
      <w:rPr>
        <w:szCs w:val="24"/>
      </w:rPr>
    </w:pPr>
  </w:p>
  <w:p w:rsidRPr="00F734E0" w:rsidR="00ED4179" w:rsidP="00F734E0" w:rsidRDefault="00ED4179" w14:paraId="1004AA8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4179" w:rsidRDefault="00ED4179" w14:paraId="2DD4D271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261BC8"/>
    <w:multiLevelType w:val="hybridMultilevel"/>
    <w:tmpl w:val="E99A3E0E"/>
    <w:lvl w:ilvl="0" w:tplc="58FE62A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3E2B24"/>
    <w:multiLevelType w:val="hybridMultilevel"/>
    <w:tmpl w:val="0A42F1FE"/>
    <w:lvl w:ilvl="0" w:tplc="1DB295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BE62A5"/>
    <w:multiLevelType w:val="hybridMultilevel"/>
    <w:tmpl w:val="C168673A"/>
    <w:lvl w:ilvl="0" w:tplc="7D42EE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58A755C3"/>
    <w:multiLevelType w:val="hybridMultilevel"/>
    <w:tmpl w:val="DB76FCA2"/>
    <w:lvl w:ilvl="0" w:tplc="04140001">
      <w:start w:val="1"/>
      <w:numFmt w:val="bullet"/>
      <w:lvlText w:val=""/>
      <w:lvlJc w:val="left"/>
      <w:pPr>
        <w:ind w:left="11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7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04" w:hanging="360"/>
      </w:pPr>
      <w:rPr>
        <w:rFonts w:hint="default" w:ascii="Wingdings" w:hAnsi="Wingdings"/>
      </w:rPr>
    </w:lvl>
  </w:abstractNum>
  <w:abstractNum w:abstractNumId="9" w15:restartNumberingAfterBreak="0">
    <w:nsid w:val="5B453BC2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FC9"/>
    <w:multiLevelType w:val="hybridMultilevel"/>
    <w:tmpl w:val="7C983D0E"/>
    <w:lvl w:ilvl="0" w:tplc="F3F477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75102869"/>
    <w:multiLevelType w:val="hybridMultilevel"/>
    <w:tmpl w:val="EBF47962"/>
    <w:lvl w:ilvl="0" w:tplc="722EBF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D498B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08431">
    <w:abstractNumId w:val="6"/>
  </w:num>
  <w:num w:numId="2" w16cid:durableId="684677602">
    <w:abstractNumId w:val="7"/>
  </w:num>
  <w:num w:numId="3" w16cid:durableId="908805666">
    <w:abstractNumId w:val="0"/>
  </w:num>
  <w:num w:numId="4" w16cid:durableId="1732804257">
    <w:abstractNumId w:val="0"/>
  </w:num>
  <w:num w:numId="5" w16cid:durableId="823083222">
    <w:abstractNumId w:val="11"/>
  </w:num>
  <w:num w:numId="6" w16cid:durableId="1882130514">
    <w:abstractNumId w:val="1"/>
  </w:num>
  <w:num w:numId="7" w16cid:durableId="1373111338">
    <w:abstractNumId w:val="4"/>
  </w:num>
  <w:num w:numId="8" w16cid:durableId="772745776">
    <w:abstractNumId w:val="5"/>
  </w:num>
  <w:num w:numId="9" w16cid:durableId="79714900">
    <w:abstractNumId w:val="2"/>
  </w:num>
  <w:num w:numId="10" w16cid:durableId="1440904269">
    <w:abstractNumId w:val="9"/>
  </w:num>
  <w:num w:numId="11" w16cid:durableId="865607426">
    <w:abstractNumId w:val="3"/>
  </w:num>
  <w:num w:numId="12" w16cid:durableId="1019240928">
    <w:abstractNumId w:val="12"/>
  </w:num>
  <w:num w:numId="13" w16cid:durableId="196085441">
    <w:abstractNumId w:val="13"/>
  </w:num>
  <w:num w:numId="14" w16cid:durableId="1903712905">
    <w:abstractNumId w:val="10"/>
  </w:num>
  <w:num w:numId="15" w16cid:durableId="1188905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4DF"/>
    <w:rsid w:val="000025C1"/>
    <w:rsid w:val="00003B77"/>
    <w:rsid w:val="00003EF0"/>
    <w:rsid w:val="00004371"/>
    <w:rsid w:val="00005553"/>
    <w:rsid w:val="00021283"/>
    <w:rsid w:val="0002313D"/>
    <w:rsid w:val="000300AF"/>
    <w:rsid w:val="00031597"/>
    <w:rsid w:val="00033B4F"/>
    <w:rsid w:val="00035244"/>
    <w:rsid w:val="0003623F"/>
    <w:rsid w:val="00043F9A"/>
    <w:rsid w:val="000452D2"/>
    <w:rsid w:val="00046529"/>
    <w:rsid w:val="0005131A"/>
    <w:rsid w:val="00055291"/>
    <w:rsid w:val="000568FC"/>
    <w:rsid w:val="00057CF9"/>
    <w:rsid w:val="00067EC3"/>
    <w:rsid w:val="00072B8C"/>
    <w:rsid w:val="0008120C"/>
    <w:rsid w:val="0008606A"/>
    <w:rsid w:val="00094EAC"/>
    <w:rsid w:val="00096042"/>
    <w:rsid w:val="000A1C4C"/>
    <w:rsid w:val="000A55D7"/>
    <w:rsid w:val="000B21F4"/>
    <w:rsid w:val="000B2696"/>
    <w:rsid w:val="000B4E05"/>
    <w:rsid w:val="000B531C"/>
    <w:rsid w:val="000C3FDC"/>
    <w:rsid w:val="000C4438"/>
    <w:rsid w:val="000D0854"/>
    <w:rsid w:val="000D30DB"/>
    <w:rsid w:val="000D58C2"/>
    <w:rsid w:val="000E088F"/>
    <w:rsid w:val="000E0CA2"/>
    <w:rsid w:val="000E10C3"/>
    <w:rsid w:val="000E5917"/>
    <w:rsid w:val="000F1253"/>
    <w:rsid w:val="000F29AC"/>
    <w:rsid w:val="000F5723"/>
    <w:rsid w:val="000F6B53"/>
    <w:rsid w:val="00100F8B"/>
    <w:rsid w:val="0010448E"/>
    <w:rsid w:val="00105A30"/>
    <w:rsid w:val="00107271"/>
    <w:rsid w:val="001119C8"/>
    <w:rsid w:val="00122589"/>
    <w:rsid w:val="0012261D"/>
    <w:rsid w:val="00123CC4"/>
    <w:rsid w:val="0013057C"/>
    <w:rsid w:val="0013232F"/>
    <w:rsid w:val="0013255E"/>
    <w:rsid w:val="00133C40"/>
    <w:rsid w:val="00136BB1"/>
    <w:rsid w:val="00136DE9"/>
    <w:rsid w:val="00140518"/>
    <w:rsid w:val="00146289"/>
    <w:rsid w:val="0014721B"/>
    <w:rsid w:val="0014753F"/>
    <w:rsid w:val="00154C7B"/>
    <w:rsid w:val="0015567E"/>
    <w:rsid w:val="00155962"/>
    <w:rsid w:val="001559C0"/>
    <w:rsid w:val="00155E7E"/>
    <w:rsid w:val="00156C0E"/>
    <w:rsid w:val="00162CAC"/>
    <w:rsid w:val="0016464E"/>
    <w:rsid w:val="00181852"/>
    <w:rsid w:val="001868A8"/>
    <w:rsid w:val="0018707F"/>
    <w:rsid w:val="0019748E"/>
    <w:rsid w:val="001A4079"/>
    <w:rsid w:val="001A4117"/>
    <w:rsid w:val="001B167E"/>
    <w:rsid w:val="001B283E"/>
    <w:rsid w:val="001B6F64"/>
    <w:rsid w:val="001C3973"/>
    <w:rsid w:val="001C5DAA"/>
    <w:rsid w:val="001C7E87"/>
    <w:rsid w:val="001D1056"/>
    <w:rsid w:val="001D377F"/>
    <w:rsid w:val="001D3C9A"/>
    <w:rsid w:val="001D6568"/>
    <w:rsid w:val="001D70FD"/>
    <w:rsid w:val="001E3A4A"/>
    <w:rsid w:val="001F5351"/>
    <w:rsid w:val="0020168E"/>
    <w:rsid w:val="002017ED"/>
    <w:rsid w:val="00202180"/>
    <w:rsid w:val="002056E0"/>
    <w:rsid w:val="00224632"/>
    <w:rsid w:val="002348EE"/>
    <w:rsid w:val="00234A8B"/>
    <w:rsid w:val="00234DE7"/>
    <w:rsid w:val="00235B7C"/>
    <w:rsid w:val="002367F8"/>
    <w:rsid w:val="0023764E"/>
    <w:rsid w:val="00243427"/>
    <w:rsid w:val="00246D24"/>
    <w:rsid w:val="00251EA7"/>
    <w:rsid w:val="002524BC"/>
    <w:rsid w:val="00261B8A"/>
    <w:rsid w:val="00262C0B"/>
    <w:rsid w:val="002631BE"/>
    <w:rsid w:val="00263A3E"/>
    <w:rsid w:val="00264293"/>
    <w:rsid w:val="00265417"/>
    <w:rsid w:val="0026613B"/>
    <w:rsid w:val="002768B5"/>
    <w:rsid w:val="002779E6"/>
    <w:rsid w:val="002825CB"/>
    <w:rsid w:val="002830EF"/>
    <w:rsid w:val="00284058"/>
    <w:rsid w:val="00285E28"/>
    <w:rsid w:val="00286806"/>
    <w:rsid w:val="002876D7"/>
    <w:rsid w:val="0029038A"/>
    <w:rsid w:val="002903D5"/>
    <w:rsid w:val="002A00DF"/>
    <w:rsid w:val="002A144B"/>
    <w:rsid w:val="002B2B13"/>
    <w:rsid w:val="002B675A"/>
    <w:rsid w:val="002C3068"/>
    <w:rsid w:val="002D0E77"/>
    <w:rsid w:val="002D47B5"/>
    <w:rsid w:val="002D4EE5"/>
    <w:rsid w:val="002D50E9"/>
    <w:rsid w:val="002D710A"/>
    <w:rsid w:val="002E07DF"/>
    <w:rsid w:val="002E2159"/>
    <w:rsid w:val="002F00B5"/>
    <w:rsid w:val="002F42CF"/>
    <w:rsid w:val="002F7F8A"/>
    <w:rsid w:val="00300DE1"/>
    <w:rsid w:val="00301E1C"/>
    <w:rsid w:val="00302156"/>
    <w:rsid w:val="00304EF6"/>
    <w:rsid w:val="00313182"/>
    <w:rsid w:val="003139CB"/>
    <w:rsid w:val="00324596"/>
    <w:rsid w:val="00331CA3"/>
    <w:rsid w:val="0033414C"/>
    <w:rsid w:val="00337511"/>
    <w:rsid w:val="0034049B"/>
    <w:rsid w:val="003438A8"/>
    <w:rsid w:val="003449F0"/>
    <w:rsid w:val="00347A82"/>
    <w:rsid w:val="0035357E"/>
    <w:rsid w:val="00362676"/>
    <w:rsid w:val="0036293F"/>
    <w:rsid w:val="00362E6D"/>
    <w:rsid w:val="0036304A"/>
    <w:rsid w:val="00372B7F"/>
    <w:rsid w:val="00377BA6"/>
    <w:rsid w:val="00377E92"/>
    <w:rsid w:val="003803B0"/>
    <w:rsid w:val="00382450"/>
    <w:rsid w:val="0038253F"/>
    <w:rsid w:val="00385BB3"/>
    <w:rsid w:val="00390FA3"/>
    <w:rsid w:val="00392AEF"/>
    <w:rsid w:val="00392D2F"/>
    <w:rsid w:val="003950CD"/>
    <w:rsid w:val="003953DC"/>
    <w:rsid w:val="00397928"/>
    <w:rsid w:val="00397A34"/>
    <w:rsid w:val="003A0F5F"/>
    <w:rsid w:val="003A19E8"/>
    <w:rsid w:val="003A4026"/>
    <w:rsid w:val="003B352C"/>
    <w:rsid w:val="003B5D1E"/>
    <w:rsid w:val="003B5EB0"/>
    <w:rsid w:val="003B75C3"/>
    <w:rsid w:val="003C25D1"/>
    <w:rsid w:val="003C6D07"/>
    <w:rsid w:val="003C735F"/>
    <w:rsid w:val="003D0322"/>
    <w:rsid w:val="003D345B"/>
    <w:rsid w:val="003D3F94"/>
    <w:rsid w:val="003D5437"/>
    <w:rsid w:val="003D7616"/>
    <w:rsid w:val="003E1FDF"/>
    <w:rsid w:val="003E4015"/>
    <w:rsid w:val="003E7E61"/>
    <w:rsid w:val="003F3A50"/>
    <w:rsid w:val="003F6969"/>
    <w:rsid w:val="004036D8"/>
    <w:rsid w:val="00410DE9"/>
    <w:rsid w:val="004120F1"/>
    <w:rsid w:val="00425502"/>
    <w:rsid w:val="004267AC"/>
    <w:rsid w:val="00427692"/>
    <w:rsid w:val="00430D3A"/>
    <w:rsid w:val="0043192E"/>
    <w:rsid w:val="00431F11"/>
    <w:rsid w:val="004349F2"/>
    <w:rsid w:val="00436326"/>
    <w:rsid w:val="004364CA"/>
    <w:rsid w:val="00437A30"/>
    <w:rsid w:val="00437DDB"/>
    <w:rsid w:val="0044540B"/>
    <w:rsid w:val="00450257"/>
    <w:rsid w:val="0045076A"/>
    <w:rsid w:val="00452A20"/>
    <w:rsid w:val="00452C65"/>
    <w:rsid w:val="00456A7E"/>
    <w:rsid w:val="004664DC"/>
    <w:rsid w:val="004670DE"/>
    <w:rsid w:val="00467A30"/>
    <w:rsid w:val="00473599"/>
    <w:rsid w:val="0048214B"/>
    <w:rsid w:val="00484E4B"/>
    <w:rsid w:val="0048584B"/>
    <w:rsid w:val="00487211"/>
    <w:rsid w:val="00491041"/>
    <w:rsid w:val="004A4DF2"/>
    <w:rsid w:val="004B123C"/>
    <w:rsid w:val="004B254D"/>
    <w:rsid w:val="004B731B"/>
    <w:rsid w:val="004C0E5D"/>
    <w:rsid w:val="004C3239"/>
    <w:rsid w:val="004D5E50"/>
    <w:rsid w:val="004D62D3"/>
    <w:rsid w:val="004E071F"/>
    <w:rsid w:val="004E1B9B"/>
    <w:rsid w:val="004E7CDE"/>
    <w:rsid w:val="004F552E"/>
    <w:rsid w:val="004F621F"/>
    <w:rsid w:val="004F6575"/>
    <w:rsid w:val="00504362"/>
    <w:rsid w:val="00505373"/>
    <w:rsid w:val="00505BB8"/>
    <w:rsid w:val="00506352"/>
    <w:rsid w:val="00510922"/>
    <w:rsid w:val="005113DD"/>
    <w:rsid w:val="00515AAA"/>
    <w:rsid w:val="00522268"/>
    <w:rsid w:val="0052255E"/>
    <w:rsid w:val="00523980"/>
    <w:rsid w:val="00531A5B"/>
    <w:rsid w:val="00544200"/>
    <w:rsid w:val="0055156F"/>
    <w:rsid w:val="00575767"/>
    <w:rsid w:val="00575C92"/>
    <w:rsid w:val="00577D35"/>
    <w:rsid w:val="00584263"/>
    <w:rsid w:val="005847B7"/>
    <w:rsid w:val="00584D2D"/>
    <w:rsid w:val="005858B5"/>
    <w:rsid w:val="00590D2D"/>
    <w:rsid w:val="0059302D"/>
    <w:rsid w:val="005B3651"/>
    <w:rsid w:val="005B4DE8"/>
    <w:rsid w:val="005D3336"/>
    <w:rsid w:val="005D52F0"/>
    <w:rsid w:val="005D58E7"/>
    <w:rsid w:val="005E05BB"/>
    <w:rsid w:val="005E3619"/>
    <w:rsid w:val="005E50A5"/>
    <w:rsid w:val="005E5525"/>
    <w:rsid w:val="005F1A45"/>
    <w:rsid w:val="005F6290"/>
    <w:rsid w:val="005F7C54"/>
    <w:rsid w:val="00605DA6"/>
    <w:rsid w:val="00615150"/>
    <w:rsid w:val="00621B6C"/>
    <w:rsid w:val="0062351B"/>
    <w:rsid w:val="0063496D"/>
    <w:rsid w:val="00635C42"/>
    <w:rsid w:val="00637450"/>
    <w:rsid w:val="006432C9"/>
    <w:rsid w:val="0065272D"/>
    <w:rsid w:val="00652877"/>
    <w:rsid w:val="00654942"/>
    <w:rsid w:val="00656EE6"/>
    <w:rsid w:val="006612A4"/>
    <w:rsid w:val="0066225C"/>
    <w:rsid w:val="00664842"/>
    <w:rsid w:val="0066487C"/>
    <w:rsid w:val="0067580F"/>
    <w:rsid w:val="00680E12"/>
    <w:rsid w:val="00684E7F"/>
    <w:rsid w:val="00696857"/>
    <w:rsid w:val="006977F9"/>
    <w:rsid w:val="006A2BEC"/>
    <w:rsid w:val="006A48BA"/>
    <w:rsid w:val="006A4E0B"/>
    <w:rsid w:val="006A597F"/>
    <w:rsid w:val="006B1919"/>
    <w:rsid w:val="006B584D"/>
    <w:rsid w:val="006C1DA7"/>
    <w:rsid w:val="006D68D8"/>
    <w:rsid w:val="006D7712"/>
    <w:rsid w:val="006E39E6"/>
    <w:rsid w:val="006E4295"/>
    <w:rsid w:val="006E4809"/>
    <w:rsid w:val="006F5D65"/>
    <w:rsid w:val="007000A4"/>
    <w:rsid w:val="00710205"/>
    <w:rsid w:val="00720651"/>
    <w:rsid w:val="00721496"/>
    <w:rsid w:val="007241C3"/>
    <w:rsid w:val="0072666D"/>
    <w:rsid w:val="00730309"/>
    <w:rsid w:val="0073212A"/>
    <w:rsid w:val="007329C7"/>
    <w:rsid w:val="00732AF4"/>
    <w:rsid w:val="007332E0"/>
    <w:rsid w:val="0073523B"/>
    <w:rsid w:val="007359CB"/>
    <w:rsid w:val="0074090C"/>
    <w:rsid w:val="00741381"/>
    <w:rsid w:val="00746750"/>
    <w:rsid w:val="00747428"/>
    <w:rsid w:val="007500F3"/>
    <w:rsid w:val="00750527"/>
    <w:rsid w:val="0076170C"/>
    <w:rsid w:val="007631DB"/>
    <w:rsid w:val="0076458A"/>
    <w:rsid w:val="00766CEA"/>
    <w:rsid w:val="00775C47"/>
    <w:rsid w:val="00776044"/>
    <w:rsid w:val="00777129"/>
    <w:rsid w:val="007872B2"/>
    <w:rsid w:val="00793FD8"/>
    <w:rsid w:val="007962B0"/>
    <w:rsid w:val="00796B4D"/>
    <w:rsid w:val="007B5B8D"/>
    <w:rsid w:val="007C1288"/>
    <w:rsid w:val="007C2229"/>
    <w:rsid w:val="007C6815"/>
    <w:rsid w:val="007C796D"/>
    <w:rsid w:val="007C7E06"/>
    <w:rsid w:val="007D4A2C"/>
    <w:rsid w:val="007D4B68"/>
    <w:rsid w:val="007D51A1"/>
    <w:rsid w:val="007E261C"/>
    <w:rsid w:val="007E32A1"/>
    <w:rsid w:val="007E7703"/>
    <w:rsid w:val="007F1CC4"/>
    <w:rsid w:val="007F4F61"/>
    <w:rsid w:val="007F5A22"/>
    <w:rsid w:val="00802D0F"/>
    <w:rsid w:val="0080536D"/>
    <w:rsid w:val="00810027"/>
    <w:rsid w:val="008136F3"/>
    <w:rsid w:val="00820081"/>
    <w:rsid w:val="00822AE7"/>
    <w:rsid w:val="008238FF"/>
    <w:rsid w:val="00833003"/>
    <w:rsid w:val="008345A3"/>
    <w:rsid w:val="00835C73"/>
    <w:rsid w:val="00837D74"/>
    <w:rsid w:val="0084004E"/>
    <w:rsid w:val="00840859"/>
    <w:rsid w:val="00842C7B"/>
    <w:rsid w:val="00843E6B"/>
    <w:rsid w:val="008450C0"/>
    <w:rsid w:val="008469E9"/>
    <w:rsid w:val="0085735B"/>
    <w:rsid w:val="008635BD"/>
    <w:rsid w:val="00867911"/>
    <w:rsid w:val="00872A24"/>
    <w:rsid w:val="00886093"/>
    <w:rsid w:val="00886B42"/>
    <w:rsid w:val="008878C6"/>
    <w:rsid w:val="00893DA1"/>
    <w:rsid w:val="008A34D3"/>
    <w:rsid w:val="008A764E"/>
    <w:rsid w:val="008B33C7"/>
    <w:rsid w:val="008B3A0B"/>
    <w:rsid w:val="008C072B"/>
    <w:rsid w:val="008C1950"/>
    <w:rsid w:val="008C2D50"/>
    <w:rsid w:val="008D042B"/>
    <w:rsid w:val="008D18C7"/>
    <w:rsid w:val="008D39A4"/>
    <w:rsid w:val="008D5A7A"/>
    <w:rsid w:val="008D7B99"/>
    <w:rsid w:val="008E15E7"/>
    <w:rsid w:val="008E4C24"/>
    <w:rsid w:val="008F1C70"/>
    <w:rsid w:val="008F4174"/>
    <w:rsid w:val="00900F8D"/>
    <w:rsid w:val="0090402B"/>
    <w:rsid w:val="009128C3"/>
    <w:rsid w:val="009139E4"/>
    <w:rsid w:val="0091430A"/>
    <w:rsid w:val="00916BAE"/>
    <w:rsid w:val="0091754D"/>
    <w:rsid w:val="009222CF"/>
    <w:rsid w:val="009228D1"/>
    <w:rsid w:val="009230A1"/>
    <w:rsid w:val="0092530B"/>
    <w:rsid w:val="0093334B"/>
    <w:rsid w:val="00933F19"/>
    <w:rsid w:val="00940954"/>
    <w:rsid w:val="009415ED"/>
    <w:rsid w:val="00942114"/>
    <w:rsid w:val="00945618"/>
    <w:rsid w:val="009456D6"/>
    <w:rsid w:val="00945A57"/>
    <w:rsid w:val="00945E11"/>
    <w:rsid w:val="00946526"/>
    <w:rsid w:val="00954D02"/>
    <w:rsid w:val="00961C36"/>
    <w:rsid w:val="00966C14"/>
    <w:rsid w:val="00966F51"/>
    <w:rsid w:val="00970D3A"/>
    <w:rsid w:val="0098149E"/>
    <w:rsid w:val="00981D13"/>
    <w:rsid w:val="009826AB"/>
    <w:rsid w:val="00991872"/>
    <w:rsid w:val="009B2479"/>
    <w:rsid w:val="009B4130"/>
    <w:rsid w:val="009B506A"/>
    <w:rsid w:val="009B5962"/>
    <w:rsid w:val="009B7D11"/>
    <w:rsid w:val="009C026E"/>
    <w:rsid w:val="009C47FA"/>
    <w:rsid w:val="009D5F95"/>
    <w:rsid w:val="009E0846"/>
    <w:rsid w:val="009E0FA5"/>
    <w:rsid w:val="009E3CF1"/>
    <w:rsid w:val="009E5340"/>
    <w:rsid w:val="009E5BAF"/>
    <w:rsid w:val="009F066A"/>
    <w:rsid w:val="009F24FE"/>
    <w:rsid w:val="009F2827"/>
    <w:rsid w:val="009F40DA"/>
    <w:rsid w:val="009F65D1"/>
    <w:rsid w:val="009F6B54"/>
    <w:rsid w:val="00A00644"/>
    <w:rsid w:val="00A10F25"/>
    <w:rsid w:val="00A11DD0"/>
    <w:rsid w:val="00A173EA"/>
    <w:rsid w:val="00A24DDB"/>
    <w:rsid w:val="00A4594C"/>
    <w:rsid w:val="00A52D33"/>
    <w:rsid w:val="00A56506"/>
    <w:rsid w:val="00A61AD5"/>
    <w:rsid w:val="00A62593"/>
    <w:rsid w:val="00A65A7B"/>
    <w:rsid w:val="00A722F1"/>
    <w:rsid w:val="00A726DC"/>
    <w:rsid w:val="00A72D85"/>
    <w:rsid w:val="00A77981"/>
    <w:rsid w:val="00A8119F"/>
    <w:rsid w:val="00A85287"/>
    <w:rsid w:val="00A907C6"/>
    <w:rsid w:val="00A925DC"/>
    <w:rsid w:val="00A97A49"/>
    <w:rsid w:val="00AA7BBE"/>
    <w:rsid w:val="00AB3A00"/>
    <w:rsid w:val="00AB5F1F"/>
    <w:rsid w:val="00AB60DA"/>
    <w:rsid w:val="00AB6DEF"/>
    <w:rsid w:val="00AC0FDB"/>
    <w:rsid w:val="00AC3126"/>
    <w:rsid w:val="00AC62CE"/>
    <w:rsid w:val="00AD5A60"/>
    <w:rsid w:val="00AE2001"/>
    <w:rsid w:val="00AE6027"/>
    <w:rsid w:val="00AE7C29"/>
    <w:rsid w:val="00AF38B6"/>
    <w:rsid w:val="00B0261C"/>
    <w:rsid w:val="00B03A3B"/>
    <w:rsid w:val="00B0598C"/>
    <w:rsid w:val="00B07BEF"/>
    <w:rsid w:val="00B16D83"/>
    <w:rsid w:val="00B1705C"/>
    <w:rsid w:val="00B215F7"/>
    <w:rsid w:val="00B2199D"/>
    <w:rsid w:val="00B23BFC"/>
    <w:rsid w:val="00B30384"/>
    <w:rsid w:val="00B3444E"/>
    <w:rsid w:val="00B404C7"/>
    <w:rsid w:val="00B407AF"/>
    <w:rsid w:val="00B4202F"/>
    <w:rsid w:val="00B512C2"/>
    <w:rsid w:val="00B56079"/>
    <w:rsid w:val="00B62C46"/>
    <w:rsid w:val="00B653F2"/>
    <w:rsid w:val="00B65F4D"/>
    <w:rsid w:val="00B662F4"/>
    <w:rsid w:val="00B76FF6"/>
    <w:rsid w:val="00B7756C"/>
    <w:rsid w:val="00B77C7C"/>
    <w:rsid w:val="00B77F99"/>
    <w:rsid w:val="00B84F58"/>
    <w:rsid w:val="00BA0FFF"/>
    <w:rsid w:val="00BA3F13"/>
    <w:rsid w:val="00BA4F4A"/>
    <w:rsid w:val="00BA5F16"/>
    <w:rsid w:val="00BB09C6"/>
    <w:rsid w:val="00BB4869"/>
    <w:rsid w:val="00BB7EDD"/>
    <w:rsid w:val="00BC291A"/>
    <w:rsid w:val="00BD0A95"/>
    <w:rsid w:val="00BD5F8E"/>
    <w:rsid w:val="00BD66C8"/>
    <w:rsid w:val="00BD7F1A"/>
    <w:rsid w:val="00BE52C4"/>
    <w:rsid w:val="00BF1762"/>
    <w:rsid w:val="00BF3898"/>
    <w:rsid w:val="00BF6A2A"/>
    <w:rsid w:val="00C03E8F"/>
    <w:rsid w:val="00C0513B"/>
    <w:rsid w:val="00C05B10"/>
    <w:rsid w:val="00C1157B"/>
    <w:rsid w:val="00C16939"/>
    <w:rsid w:val="00C17BBF"/>
    <w:rsid w:val="00C20984"/>
    <w:rsid w:val="00C222C8"/>
    <w:rsid w:val="00C25B5C"/>
    <w:rsid w:val="00C269DB"/>
    <w:rsid w:val="00C301E3"/>
    <w:rsid w:val="00C32858"/>
    <w:rsid w:val="00C422D8"/>
    <w:rsid w:val="00C46144"/>
    <w:rsid w:val="00C5014A"/>
    <w:rsid w:val="00C5192E"/>
    <w:rsid w:val="00C60195"/>
    <w:rsid w:val="00C61731"/>
    <w:rsid w:val="00C62205"/>
    <w:rsid w:val="00C63DB6"/>
    <w:rsid w:val="00C63DC8"/>
    <w:rsid w:val="00C72E5D"/>
    <w:rsid w:val="00C77FED"/>
    <w:rsid w:val="00C82B18"/>
    <w:rsid w:val="00C82C17"/>
    <w:rsid w:val="00C82CAB"/>
    <w:rsid w:val="00C82D41"/>
    <w:rsid w:val="00C85231"/>
    <w:rsid w:val="00C86B00"/>
    <w:rsid w:val="00C879CE"/>
    <w:rsid w:val="00C939AA"/>
    <w:rsid w:val="00CA2444"/>
    <w:rsid w:val="00CA26AD"/>
    <w:rsid w:val="00CA5F7E"/>
    <w:rsid w:val="00CC31F2"/>
    <w:rsid w:val="00CC43B0"/>
    <w:rsid w:val="00CC7C6C"/>
    <w:rsid w:val="00CD1DBF"/>
    <w:rsid w:val="00CD21E2"/>
    <w:rsid w:val="00CD46FB"/>
    <w:rsid w:val="00CD5760"/>
    <w:rsid w:val="00CD5C7F"/>
    <w:rsid w:val="00CD79C4"/>
    <w:rsid w:val="00CE6DE8"/>
    <w:rsid w:val="00CF3D55"/>
    <w:rsid w:val="00CF489A"/>
    <w:rsid w:val="00D01BAD"/>
    <w:rsid w:val="00D05A3C"/>
    <w:rsid w:val="00D06C34"/>
    <w:rsid w:val="00D07FBA"/>
    <w:rsid w:val="00D137B4"/>
    <w:rsid w:val="00D14FC5"/>
    <w:rsid w:val="00D163DC"/>
    <w:rsid w:val="00D20482"/>
    <w:rsid w:val="00D22252"/>
    <w:rsid w:val="00D22CE6"/>
    <w:rsid w:val="00D22DD0"/>
    <w:rsid w:val="00D349B8"/>
    <w:rsid w:val="00D34C28"/>
    <w:rsid w:val="00D34CB2"/>
    <w:rsid w:val="00D35DDC"/>
    <w:rsid w:val="00D37B93"/>
    <w:rsid w:val="00D40431"/>
    <w:rsid w:val="00D50FA0"/>
    <w:rsid w:val="00D54BFE"/>
    <w:rsid w:val="00D60793"/>
    <w:rsid w:val="00D608CF"/>
    <w:rsid w:val="00D61A17"/>
    <w:rsid w:val="00D624B8"/>
    <w:rsid w:val="00D73CCE"/>
    <w:rsid w:val="00D81B81"/>
    <w:rsid w:val="00D84A70"/>
    <w:rsid w:val="00D911E3"/>
    <w:rsid w:val="00DA48A6"/>
    <w:rsid w:val="00DA692E"/>
    <w:rsid w:val="00DB0B43"/>
    <w:rsid w:val="00DB502D"/>
    <w:rsid w:val="00DC3FFC"/>
    <w:rsid w:val="00DC5313"/>
    <w:rsid w:val="00DD167D"/>
    <w:rsid w:val="00DD4E15"/>
    <w:rsid w:val="00DD5BE8"/>
    <w:rsid w:val="00DD6BEB"/>
    <w:rsid w:val="00DD7255"/>
    <w:rsid w:val="00DD7B95"/>
    <w:rsid w:val="00DE155B"/>
    <w:rsid w:val="00DE4616"/>
    <w:rsid w:val="00DF0687"/>
    <w:rsid w:val="00DF07D5"/>
    <w:rsid w:val="00DF333D"/>
    <w:rsid w:val="00DF75C4"/>
    <w:rsid w:val="00DF7A7C"/>
    <w:rsid w:val="00E00DA5"/>
    <w:rsid w:val="00E1203D"/>
    <w:rsid w:val="00E15A83"/>
    <w:rsid w:val="00E211A9"/>
    <w:rsid w:val="00E25E4C"/>
    <w:rsid w:val="00E329C6"/>
    <w:rsid w:val="00E3659D"/>
    <w:rsid w:val="00E4293A"/>
    <w:rsid w:val="00E43F2C"/>
    <w:rsid w:val="00E4499A"/>
    <w:rsid w:val="00E51A62"/>
    <w:rsid w:val="00E533FC"/>
    <w:rsid w:val="00E5570C"/>
    <w:rsid w:val="00E56653"/>
    <w:rsid w:val="00E60B28"/>
    <w:rsid w:val="00E61BC7"/>
    <w:rsid w:val="00E7034F"/>
    <w:rsid w:val="00E71E66"/>
    <w:rsid w:val="00E724A8"/>
    <w:rsid w:val="00E80A22"/>
    <w:rsid w:val="00E81228"/>
    <w:rsid w:val="00E82F69"/>
    <w:rsid w:val="00E83BD5"/>
    <w:rsid w:val="00E84CFC"/>
    <w:rsid w:val="00E84F83"/>
    <w:rsid w:val="00E87293"/>
    <w:rsid w:val="00E9231E"/>
    <w:rsid w:val="00E92BC9"/>
    <w:rsid w:val="00E93B4F"/>
    <w:rsid w:val="00E946E8"/>
    <w:rsid w:val="00E95C07"/>
    <w:rsid w:val="00EA1126"/>
    <w:rsid w:val="00EA256A"/>
    <w:rsid w:val="00EA5E4A"/>
    <w:rsid w:val="00EB344F"/>
    <w:rsid w:val="00EB4136"/>
    <w:rsid w:val="00EB4346"/>
    <w:rsid w:val="00EB691D"/>
    <w:rsid w:val="00EB6E3F"/>
    <w:rsid w:val="00EC147D"/>
    <w:rsid w:val="00EC2E28"/>
    <w:rsid w:val="00EC2F64"/>
    <w:rsid w:val="00ED111B"/>
    <w:rsid w:val="00ED1A89"/>
    <w:rsid w:val="00ED4179"/>
    <w:rsid w:val="00EE2231"/>
    <w:rsid w:val="00EE55BA"/>
    <w:rsid w:val="00F0239B"/>
    <w:rsid w:val="00F04A80"/>
    <w:rsid w:val="00F04CF1"/>
    <w:rsid w:val="00F05594"/>
    <w:rsid w:val="00F0662D"/>
    <w:rsid w:val="00F109C0"/>
    <w:rsid w:val="00F173DC"/>
    <w:rsid w:val="00F254BE"/>
    <w:rsid w:val="00F271E7"/>
    <w:rsid w:val="00F3265D"/>
    <w:rsid w:val="00F34030"/>
    <w:rsid w:val="00F415B4"/>
    <w:rsid w:val="00F459C1"/>
    <w:rsid w:val="00F47C45"/>
    <w:rsid w:val="00F52953"/>
    <w:rsid w:val="00F52AE2"/>
    <w:rsid w:val="00F53527"/>
    <w:rsid w:val="00F54B83"/>
    <w:rsid w:val="00F55C2F"/>
    <w:rsid w:val="00F614E7"/>
    <w:rsid w:val="00F64C42"/>
    <w:rsid w:val="00F734E0"/>
    <w:rsid w:val="00F80A47"/>
    <w:rsid w:val="00F80E86"/>
    <w:rsid w:val="00F813CB"/>
    <w:rsid w:val="00F84FB0"/>
    <w:rsid w:val="00F85C7F"/>
    <w:rsid w:val="00F8727A"/>
    <w:rsid w:val="00F93FD6"/>
    <w:rsid w:val="00FA1EC8"/>
    <w:rsid w:val="00FA4D37"/>
    <w:rsid w:val="00FB0B00"/>
    <w:rsid w:val="00FB201E"/>
    <w:rsid w:val="00FB42D8"/>
    <w:rsid w:val="00FB4762"/>
    <w:rsid w:val="00FB4E85"/>
    <w:rsid w:val="00FB516D"/>
    <w:rsid w:val="00FB584A"/>
    <w:rsid w:val="00FB6EE5"/>
    <w:rsid w:val="00FB74EC"/>
    <w:rsid w:val="00FC13CD"/>
    <w:rsid w:val="00FC5431"/>
    <w:rsid w:val="00FD232C"/>
    <w:rsid w:val="00FD4DA9"/>
    <w:rsid w:val="00FE1B64"/>
    <w:rsid w:val="00FF454B"/>
    <w:rsid w:val="01154675"/>
    <w:rsid w:val="0D5DC461"/>
    <w:rsid w:val="0FB02F7F"/>
    <w:rsid w:val="119CBD23"/>
    <w:rsid w:val="1A243454"/>
    <w:rsid w:val="1F1730B9"/>
    <w:rsid w:val="211E1D38"/>
    <w:rsid w:val="23ABE57E"/>
    <w:rsid w:val="304F29D7"/>
    <w:rsid w:val="3EAD024E"/>
    <w:rsid w:val="44A2B7CD"/>
    <w:rsid w:val="45DFCD3A"/>
    <w:rsid w:val="4B0EA3FF"/>
    <w:rsid w:val="51EE8AF1"/>
    <w:rsid w:val="5B068AED"/>
    <w:rsid w:val="5B1636EC"/>
    <w:rsid w:val="5B35B648"/>
    <w:rsid w:val="5E7EAC30"/>
    <w:rsid w:val="63A4FEE4"/>
    <w:rsid w:val="68F2BB87"/>
    <w:rsid w:val="71D00BB9"/>
    <w:rsid w:val="7531C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5E804"/>
  <w15:chartTrackingRefBased/>
  <w15:docId w15:val="{D6A00AE0-C27A-409C-951B-D7AFB3FC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styleId="Heading2Char" w:customStyle="1">
    <w:name w:val="Heading 2 Char"/>
    <w:aliases w:val="Heading2 Char"/>
    <w:link w:val="Heading2"/>
    <w:uiPriority w:val="9"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fr-FR"/>
    </w:rPr>
  </w:style>
  <w:style w:type="character" w:styleId="Heading3Char" w:customStyle="1">
    <w:name w:val="Heading 3 Char"/>
    <w:link w:val="Heading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fr-FR"/>
    </w:rPr>
  </w:style>
  <w:style w:type="character" w:styleId="Heading4Char" w:customStyle="1">
    <w:name w:val="Heading 4 Char"/>
    <w:link w:val="Heading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fr-FR"/>
    </w:rPr>
  </w:style>
  <w:style w:type="character" w:styleId="Heading5Char" w:customStyle="1">
    <w:name w:val="Heading 5 Char"/>
    <w:link w:val="Heading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fr-FR"/>
    </w:rPr>
  </w:style>
  <w:style w:type="character" w:styleId="Heading6Char" w:customStyle="1">
    <w:name w:val="Heading 6 Char"/>
    <w:link w:val="Heading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fr-FR"/>
    </w:rPr>
  </w:style>
  <w:style w:type="character" w:styleId="Heading7Char" w:customStyle="1">
    <w:name w:val="Heading 7 Char"/>
    <w:link w:val="Heading7"/>
    <w:uiPriority w:val="9"/>
    <w:semiHidden/>
    <w:rPr>
      <w:rFonts w:ascii="Calibri" w:hAnsi="Calibri" w:eastAsia="Times New Roman" w:cs="Times New Roman"/>
      <w:snapToGrid w:val="0"/>
      <w:sz w:val="24"/>
      <w:szCs w:val="24"/>
      <w:lang w:val="fr-FR"/>
    </w:rPr>
  </w:style>
  <w:style w:type="character" w:styleId="Heading8Char" w:customStyle="1">
    <w:name w:val="Heading 8 Char"/>
    <w:link w:val="Heading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fr-FR"/>
    </w:rPr>
  </w:style>
  <w:style w:type="character" w:styleId="Heading9Char" w:customStyle="1">
    <w:name w:val="Heading 9 Char"/>
    <w:link w:val="Heading9"/>
    <w:uiPriority w:val="9"/>
    <w:semiHidden/>
    <w:rPr>
      <w:rFonts w:ascii="Cambria" w:hAnsi="Cambria" w:eastAsia="Times New Roman" w:cs="Times New Roman"/>
      <w:snapToGrid w:val="0"/>
      <w:sz w:val="22"/>
      <w:szCs w:val="22"/>
      <w:lang w:val="fr-FR"/>
    </w:rPr>
  </w:style>
  <w:style w:type="paragraph" w:styleId="Bulletlist" w:customStyle="1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styleId="Contractstyle1" w:customStyle="1">
    <w:name w:val="Contractstyle1"/>
    <w:basedOn w:val="Contractstyle"/>
    <w:pPr>
      <w:ind w:left="0"/>
    </w:pPr>
  </w:style>
  <w:style w:type="paragraph" w:styleId="Contractstyle3" w:customStyle="1">
    <w:name w:val="Contractstyle3"/>
    <w:basedOn w:val="Contractstyle"/>
    <w:pPr>
      <w:ind w:left="1440"/>
    </w:pPr>
  </w:style>
  <w:style w:type="paragraph" w:styleId="Contractstyle4" w:customStyle="1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styleId="FooterChar" w:customStyle="1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styleId="HeaderChar" w:customStyle="1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styleId="innhfort" w:customStyle="1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styleId="Tittel1" w:customStyle="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Kontraktstil" w:customStyle="1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styleId="KontraktstilTegn" w:customStyle="1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styleId="TitleChar" w:customStyle="1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styleId="BodyTextIndentChar" w:customStyle="1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styleId="ContractstyleTegn" w:customStyle="1">
    <w:name w:val="Contractstyle Tegn"/>
    <w:locked/>
    <w:rPr>
      <w:rFonts w:cs="Times New Roman"/>
      <w:sz w:val="22"/>
      <w:lang w:val="nb-NO" w:bidi="ar-SA"/>
    </w:rPr>
  </w:style>
  <w:style w:type="paragraph" w:styleId="TOCPageNumberTextStyle" w:customStyle="1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styleId="Bulletlistnumbered" w:customStyle="1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styleId="CommentTextChar" w:customStyle="1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styleId="Kontraktstil-nsb" w:customStyle="1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paragraph" w:styleId="Default" w:customStyle="1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8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55E"/>
    <w:pPr>
      <w:spacing w:after="24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3255E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1325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3255E"/>
    <w:rPr>
      <w:rFonts w:ascii="Arial" w:hAnsi="Arial"/>
      <w:snapToGrid w:val="0"/>
      <w:lang w:val="fr-FR" w:eastAsia="en-US"/>
    </w:rPr>
  </w:style>
  <w:style w:type="table" w:styleId="TableGrid">
    <w:name w:val="Table Grid"/>
    <w:basedOn w:val="TableNormal"/>
    <w:uiPriority w:val="59"/>
    <w:rsid w:val="00945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00F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900F8D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871d861b-903e-41ef-8dfc-b019ddbc07db" xsi:nil="true"/>
    <KnavSaksnummer xmlns="871d861b-903e-41ef-8dfc-b019ddbc07db" xsi:nil="true"/>
    <P360DocumentId xmlns="871d861b-903e-41ef-8dfc-b019ddbc07db">
      <Url>https://norsketog.public360online.com/locator/DMS/Document/Details/Simplified/2?recno=223878&amp;module=Document&amp;VerID=221879&amp;subtype=2</Url>
      <Description>244947</Description>
    </P360DocumentId>
    <KnavKontraktType xmlns="871d861b-903e-41ef-8dfc-b019ddbc07db" xsi:nil="true"/>
    <_Flow_SignoffStatus xmlns="871d861b-903e-41ef-8dfc-b019ddbc07d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310b8977cb481422122be4fb7433c2e0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4b49e42cf976cb5619807269ed9620cd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C4C2B-E8BD-4BEA-8414-4A486900D0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4D7AE8-E833-48BF-8A13-FAF0F84D5F61}">
  <ds:schemaRefs>
    <ds:schemaRef ds:uri="http://schemas.microsoft.com/office/2006/metadata/properties"/>
    <ds:schemaRef ds:uri="http://schemas.microsoft.com/office/infopath/2007/PartnerControls"/>
    <ds:schemaRef ds:uri="295f58db-df12-4278-b961-3626068c62b1"/>
    <ds:schemaRef ds:uri="14628001-a4cd-4d41-a826-5e13b672564c"/>
  </ds:schemaRefs>
</ds:datastoreItem>
</file>

<file path=customXml/itemProps5.xml><?xml version="1.0" encoding="utf-8"?>
<ds:datastoreItem xmlns:ds="http://schemas.openxmlformats.org/officeDocument/2006/customXml" ds:itemID="{B972125C-B6B1-40B8-953C-AF449908E6C9}"/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 1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G</dc:title>
  <dc:subject>Mal for kontraktsdokumenter</dc:subject>
  <dc:creator>TJK</dc:creator>
  <keywords/>
  <dc:description/>
  <lastModifiedBy>Dafina Rana</lastModifiedBy>
  <revision>209</revision>
  <lastPrinted>2017-11-02T15:02:00.0000000Z</lastPrinted>
  <dcterms:created xsi:type="dcterms:W3CDTF">2017-10-26T15:27:00.0000000Z</dcterms:created>
  <dcterms:modified xsi:type="dcterms:W3CDTF">2026-06-17T12:15:31.8299569Z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0x01010096934654AC389541BFD849032B1720F3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6900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